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Torbay</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Torbay</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Torbay</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Torbay</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Torbay</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7.0%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Torbay are estimated to have a score of 1-2 on the PGSI (low-risk gambling), whilst </w:t>
      </w:r>
      <w:r w:rsidRPr="00773DF7">
        <w:rPr>
          <w:rFonts w:ascii="Libre Franklin Light" w:hAnsi="Libre Franklin Light" w:cs="Calibri Light"/>
          <w:b/>
          <w:bCs/>
          <w:color w:val="C45911" w:themeColor="accent2" w:themeShade="BF"/>
        </w:rPr>
        <w:t xml:space="preserve">4.0%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3.4%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61.8% </w:t>
      </w:r>
      <w:r w:rsidRPr="004747BF">
        <w:rPr>
          <w:rFonts w:ascii="Libre Franklin Light" w:eastAsia="Times New Roman" w:hAnsi="Libre Franklin Light" w:cs="Calibri Light"/>
        </w:rPr>
        <w:t xml:space="preserve">of those respondents classified as PGSI 8+ in Torbay</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Torbay is estimated to be </w:t>
      </w:r>
      <w:r w:rsidRPr="00773DF7">
        <w:rPr>
          <w:rFonts w:ascii="Libre Franklin Light" w:eastAsia="Times New Roman" w:hAnsi="Libre Franklin Light" w:cs="Calibri Light"/>
          <w:b/>
          <w:bCs/>
          <w:color w:val="C45911" w:themeColor="accent2" w:themeShade="BF"/>
        </w:rPr>
        <w:t xml:space="preserve">£2,196,642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Torbay</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14.4%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Torbay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7.0%</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Torbay</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4.0%</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similar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Torbay</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3.4%</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Torbay.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Torbay</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Torbay.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Torbay</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similar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7.4%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17.5%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Torbay</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61.8%</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Torbay.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Torbay</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higher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7.5%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14.0%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Torbay</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lower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Torbay</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50.0%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Torbay</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Torbay</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Torbay</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£2,196,642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Torbay</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£35,780</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£739,944</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£53,007</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£14,908</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£27,332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£1,325,671</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£2,196,642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Torbay</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Torbay</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17.1%</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Torbay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19.4%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Torbay</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4.3%</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Torbay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Torbay</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57.6%</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Torbay</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17.1%</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Torbay</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19.4%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Torbay</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4.3%</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Torbay</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Torbay</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57.6%</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Torbay</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6ABAA715-0B79-4D4D-ACB0-92268AB91F0C}"/>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